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Rugby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Rugby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Rugby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Rugby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Rugby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Rugby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63.0% </w:t>
      </w:r>
      <w:r w:rsidRPr="004747BF">
        <w:rPr>
          <w:rFonts w:ascii="Libre Franklin Light" w:eastAsia="Times New Roman" w:hAnsi="Libre Franklin Light" w:cs="Calibri Light"/>
        </w:rPr>
        <w:t xml:space="preserve">of those respondents classified as PGSI 8+ in Rugby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Rugby is estimated to be </w:t>
      </w:r>
      <w:r w:rsidRPr="00773DF7">
        <w:rPr>
          <w:rFonts w:ascii="Libre Franklin Light" w:eastAsia="Times New Roman" w:hAnsi="Libre Franklin Light" w:cs="Calibri Light"/>
          <w:b/>
          <w:bCs/>
          <w:color w:val="C45911" w:themeColor="accent2" w:themeShade="BF"/>
        </w:rPr>
        <w:t xml:space="preserve">£1,837,412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Rugby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Rugby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Rugby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Rugby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g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Rugby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g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Rugby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Rugby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g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Rugby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Rugby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Rugby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Rugby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Rugby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Rugby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£1,837,412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Rugby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£29,928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£618,937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£44,338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£1,108,877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£1,837,412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Rugby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Rugby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Rugby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Rugby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Rugby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Rugby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Rugby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Rugby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66E711-BBF3-45FB-8C08-F19A28E74C0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